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D6641" w14:textId="3E68EEA5" w:rsidR="002A060F" w:rsidRPr="00911F9B" w:rsidRDefault="002A060F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232319" w:rsidRPr="00232319">
        <w:rPr>
          <w:rFonts w:cs="Arial"/>
          <w:bCs/>
          <w:sz w:val="22"/>
          <w:lang w:val="en-US" w:eastAsia="ko-KR"/>
        </w:rPr>
        <w:t>S3-234506</w:t>
      </w:r>
    </w:p>
    <w:p w14:paraId="29A30439" w14:textId="0658C287" w:rsidR="00B5011D" w:rsidRDefault="002A060F" w:rsidP="002A060F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2A060F">
        <w:rPr>
          <w:rFonts w:cs="Arial"/>
          <w:b/>
          <w:bCs/>
          <w:noProof/>
          <w:sz w:val="22"/>
          <w:lang w:val="en-US" w:eastAsia="ko-KR"/>
        </w:rPr>
        <w:t>Chicago, US, 06 – 10 November 2023</w:t>
      </w:r>
      <w:r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B4FD1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618F" w:rsidRPr="00B2618F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B2618F">
        <w:rPr>
          <w:rFonts w:ascii="Arial" w:hAnsi="Arial" w:cs="Arial"/>
          <w:b/>
          <w:sz w:val="22"/>
          <w:szCs w:val="22"/>
        </w:rPr>
        <w:t xml:space="preserve"> </w:t>
      </w:r>
      <w:r w:rsidR="00A35E6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0542" w:rsidRPr="00560542">
        <w:rPr>
          <w:rFonts w:ascii="Arial" w:hAnsi="Arial" w:cs="Arial"/>
          <w:b/>
          <w:sz w:val="22"/>
          <w:szCs w:val="22"/>
        </w:rPr>
        <w:t>potential collaboration between 3GPP SA3 and ETSI SAI</w:t>
      </w:r>
    </w:p>
    <w:p w14:paraId="6DF36BBF" w14:textId="671E2D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</w:t>
      </w:r>
      <w:r w:rsidR="004745F0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6D8AE493" w14:textId="0BCE9A36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C0BBCD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3" w:name="OLE_LINK12"/>
      <w:bookmarkStart w:id="4" w:name="OLE_LINK13"/>
      <w:bookmarkStart w:id="5" w:name="OLE_LINK14"/>
      <w:r w:rsidR="00B2618F" w:rsidRPr="006A3F25">
        <w:rPr>
          <w:rFonts w:ascii="Arial" w:hAnsi="Arial" w:cs="Arial"/>
          <w:bCs/>
          <w:color w:val="000000"/>
          <w:lang w:val="nb-NO"/>
        </w:rPr>
        <w:t>3GPP TSG SA WG3</w:t>
      </w:r>
      <w:bookmarkEnd w:id="3"/>
      <w:bookmarkEnd w:id="4"/>
      <w:bookmarkEnd w:id="5"/>
    </w:p>
    <w:p w14:paraId="01147493" w14:textId="5D72384C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4745F0">
        <w:rPr>
          <w:rFonts w:ascii="Arial" w:hAnsi="Arial" w:cs="Arial"/>
          <w:bCs/>
          <w:color w:val="000000"/>
          <w:lang w:val="nb-NO"/>
        </w:rPr>
        <w:t>ETSI SAI</w:t>
      </w:r>
    </w:p>
    <w:p w14:paraId="467961A6" w14:textId="6642A62F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6" w:name="OLE_LINK45"/>
      <w:bookmarkStart w:id="7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DF61F8">
        <w:rPr>
          <w:rFonts w:ascii="Arial" w:hAnsi="Arial" w:cs="Arial"/>
          <w:bCs/>
          <w:color w:val="000000"/>
          <w:lang w:val="nb-NO"/>
        </w:rPr>
        <w:t xml:space="preserve">3GPP </w:t>
      </w:r>
      <w:r w:rsidR="00420040">
        <w:rPr>
          <w:rFonts w:ascii="Arial" w:hAnsi="Arial" w:cs="Arial"/>
          <w:bCs/>
          <w:color w:val="000000"/>
          <w:lang w:val="nb-NO"/>
        </w:rPr>
        <w:t xml:space="preserve">TSG </w:t>
      </w:r>
      <w:r w:rsidR="00DF61F8">
        <w:rPr>
          <w:rFonts w:ascii="Arial" w:hAnsi="Arial" w:cs="Arial"/>
          <w:bCs/>
          <w:color w:val="000000"/>
          <w:lang w:val="nb-NO"/>
        </w:rPr>
        <w:t>SA</w:t>
      </w:r>
      <w:r w:rsidR="00FF67D2" w:rsidRPr="00FF67D2">
        <w:rPr>
          <w:rFonts w:ascii="Arial" w:hAnsi="Arial" w:cs="Arial"/>
          <w:bCs/>
          <w:color w:val="000000"/>
          <w:lang w:val="nb-NO"/>
        </w:rPr>
        <w:t xml:space="preserve"> W</w:t>
      </w:r>
      <w:r w:rsidR="00FF67D2">
        <w:rPr>
          <w:rFonts w:ascii="Arial" w:hAnsi="Arial" w:cs="Arial"/>
          <w:bCs/>
          <w:color w:val="000000"/>
          <w:lang w:val="nb-NO"/>
        </w:rPr>
        <w:t>G</w:t>
      </w:r>
      <w:r w:rsidR="00DF61F8">
        <w:rPr>
          <w:rFonts w:ascii="Arial" w:hAnsi="Arial" w:cs="Arial"/>
          <w:bCs/>
          <w:color w:val="000000"/>
          <w:lang w:val="nb-NO"/>
        </w:rPr>
        <w:t>5</w:t>
      </w:r>
    </w:p>
    <w:bookmarkEnd w:id="6"/>
    <w:bookmarkEnd w:id="7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5ABB25F2" w:rsidR="00B97703" w:rsidRPr="00B90C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51441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951441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B2618F">
        <w:rPr>
          <w:rFonts w:ascii="Arial" w:hAnsi="Arial" w:cs="Arial"/>
          <w:bCs/>
          <w:color w:val="000000"/>
          <w:lang w:val="fr-CA"/>
        </w:rPr>
        <w:t>Alec</w:t>
      </w:r>
      <w:r w:rsidR="00A03315">
        <w:rPr>
          <w:rFonts w:ascii="Arial" w:hAnsi="Arial" w:cs="Arial"/>
          <w:bCs/>
          <w:color w:val="000000"/>
          <w:lang w:val="fr-CA"/>
        </w:rPr>
        <w:t xml:space="preserve"> </w:t>
      </w:r>
      <w:r w:rsidR="00B2618F">
        <w:rPr>
          <w:rFonts w:ascii="Arial" w:hAnsi="Arial" w:cs="Arial"/>
          <w:bCs/>
          <w:color w:val="000000"/>
          <w:lang w:val="fr-CA"/>
        </w:rPr>
        <w:t>Brusilovsky</w:t>
      </w:r>
      <w:r w:rsidR="00A03315">
        <w:rPr>
          <w:rFonts w:ascii="Arial" w:hAnsi="Arial" w:cs="Arial"/>
          <w:bCs/>
          <w:color w:val="000000"/>
          <w:lang w:val="fr-CA"/>
        </w:rPr>
        <w:t xml:space="preserve"> &lt;</w:t>
      </w:r>
      <w:r w:rsidR="00B2618F">
        <w:rPr>
          <w:rFonts w:ascii="Arial" w:hAnsi="Arial" w:cs="Arial"/>
          <w:bCs/>
          <w:color w:val="000000"/>
          <w:lang w:val="fr-CA"/>
        </w:rPr>
        <w:t>alec</w:t>
      </w:r>
      <w:r w:rsidR="00A03315">
        <w:rPr>
          <w:rFonts w:ascii="Arial" w:hAnsi="Arial" w:cs="Arial"/>
          <w:bCs/>
          <w:color w:val="000000"/>
          <w:lang w:val="fr-CA"/>
        </w:rPr>
        <w:t>.</w:t>
      </w:r>
      <w:r w:rsidR="00B2618F">
        <w:rPr>
          <w:rFonts w:ascii="Arial" w:hAnsi="Arial" w:cs="Arial"/>
          <w:bCs/>
          <w:color w:val="000000"/>
          <w:lang w:val="fr-CA"/>
        </w:rPr>
        <w:t>brusilovsky</w:t>
      </w:r>
      <w:r w:rsidR="00A03315">
        <w:rPr>
          <w:rFonts w:ascii="Arial" w:hAnsi="Arial" w:cs="Arial"/>
          <w:bCs/>
          <w:color w:val="000000"/>
          <w:lang w:val="fr-CA"/>
        </w:rPr>
        <w:t>@interdigital.com&gt;</w:t>
      </w:r>
    </w:p>
    <w:p w14:paraId="77C0DF1E" w14:textId="77777777" w:rsidR="00951441" w:rsidRPr="00A03315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5A6EA6" w14:textId="4285C191" w:rsidR="00B6163B" w:rsidRDefault="00FC21AD" w:rsidP="00815576">
      <w:r>
        <w:t xml:space="preserve">SA3 would like to thank </w:t>
      </w:r>
      <w:r w:rsidR="000C6276">
        <w:t>ETSI SAI</w:t>
      </w:r>
      <w:r>
        <w:t xml:space="preserve"> for their incoming LS in </w:t>
      </w:r>
      <w:r w:rsidR="00AC33E8" w:rsidRPr="00AC33E8">
        <w:t>S3-234496</w:t>
      </w:r>
      <w:r w:rsidR="00AC33E8">
        <w:t xml:space="preserve"> (</w:t>
      </w:r>
      <w:proofErr w:type="gramStart"/>
      <w:r w:rsidR="00717A68" w:rsidRPr="00717A68">
        <w:t>SAI(</w:t>
      </w:r>
      <w:proofErr w:type="gramEnd"/>
      <w:r w:rsidR="00717A68" w:rsidRPr="00717A68">
        <w:t>23)18a007r4</w:t>
      </w:r>
      <w:r w:rsidR="005B3F91">
        <w:t xml:space="preserve">, </w:t>
      </w:r>
      <w:r w:rsidR="00815576" w:rsidRPr="00815576">
        <w:t>LS to SA, SA3</w:t>
      </w:r>
      <w:r w:rsidR="0058359A">
        <w:t>,</w:t>
      </w:r>
      <w:r w:rsidR="00815576" w:rsidRPr="00815576">
        <w:t xml:space="preserve"> and SA5 on potential collaboration between 3GPP SA3/SA5 and ETSI SAI ISG</w:t>
      </w:r>
      <w:r w:rsidR="005B3F91">
        <w:t>)</w:t>
      </w:r>
      <w:r w:rsidR="00815576">
        <w:t>.</w:t>
      </w:r>
      <w:r w:rsidR="005B3F91">
        <w:t xml:space="preserve"> </w:t>
      </w:r>
    </w:p>
    <w:p w14:paraId="74651437" w14:textId="2D0D9416" w:rsidR="00815576" w:rsidRDefault="00E7719F" w:rsidP="00815576">
      <w:r>
        <w:t xml:space="preserve">Collaboration </w:t>
      </w:r>
      <w:r w:rsidR="002356FA">
        <w:t>and coordination</w:t>
      </w:r>
      <w:r w:rsidR="00AC42F8">
        <w:t xml:space="preserve"> with</w:t>
      </w:r>
      <w:r>
        <w:t xml:space="preserve"> </w:t>
      </w:r>
      <w:r w:rsidR="00B95A7E">
        <w:t xml:space="preserve">the </w:t>
      </w:r>
      <w:r>
        <w:t xml:space="preserve">Security of AI </w:t>
      </w:r>
      <w:r w:rsidR="007D741D">
        <w:t xml:space="preserve">activities </w:t>
      </w:r>
      <w:r w:rsidR="007D741D">
        <w:t xml:space="preserve">in </w:t>
      </w:r>
      <w:r w:rsidR="002356FA">
        <w:t xml:space="preserve">ETSI </w:t>
      </w:r>
      <w:r w:rsidR="00AC42F8">
        <w:t xml:space="preserve">is the way to </w:t>
      </w:r>
      <w:r w:rsidR="00B95A7E">
        <w:t>avoid duplication of efforts</w:t>
      </w:r>
      <w:r w:rsidR="00C85E89">
        <w:t>.</w:t>
      </w:r>
    </w:p>
    <w:p w14:paraId="4B04D85E" w14:textId="1DDA61E7" w:rsidR="00A242C5" w:rsidRDefault="00A242C5" w:rsidP="00815576">
      <w:r>
        <w:t xml:space="preserve">SA3 had the </w:t>
      </w:r>
      <w:r w:rsidR="00C34BEE">
        <w:t>following AI/ML security studies in Rel-18:</w:t>
      </w:r>
    </w:p>
    <w:p w14:paraId="4D411AE6" w14:textId="77777777" w:rsidR="005749AE" w:rsidRDefault="005749AE" w:rsidP="0057078F">
      <w:pPr>
        <w:pStyle w:val="ListParagraph"/>
        <w:numPr>
          <w:ilvl w:val="0"/>
          <w:numId w:val="9"/>
        </w:numPr>
      </w:pPr>
      <w:r>
        <w:t>TR 33.877</w:t>
      </w:r>
      <w:r>
        <w:tab/>
        <w:t>Study on the security aspects of Artificial Intelligence (AI)/Machine Learning (ML) for the Next Generation Radio Access Network (NG-RAN)</w:t>
      </w:r>
      <w:r>
        <w:tab/>
      </w:r>
      <w:r>
        <w:tab/>
      </w:r>
    </w:p>
    <w:p w14:paraId="0C318CAD" w14:textId="55B1C8A3" w:rsidR="00C34BEE" w:rsidRDefault="005749AE" w:rsidP="0057078F">
      <w:pPr>
        <w:pStyle w:val="ListParagraph"/>
        <w:numPr>
          <w:ilvl w:val="0"/>
          <w:numId w:val="9"/>
        </w:numPr>
      </w:pPr>
      <w:r>
        <w:t>TR 33.898</w:t>
      </w:r>
      <w:r>
        <w:tab/>
        <w:t>Study on security and privacy of Artificial Intelligence/Machine Learning (AI/ML)-based services and applications in 5G</w:t>
      </w:r>
      <w:r>
        <w:tab/>
      </w:r>
    </w:p>
    <w:p w14:paraId="402B5B71" w14:textId="16BBED27" w:rsidR="00F22535" w:rsidRDefault="005749AE" w:rsidP="00CB70CA">
      <w:r>
        <w:t xml:space="preserve">SA3 is in the process of deciding </w:t>
      </w:r>
      <w:r w:rsidR="006F3499">
        <w:t xml:space="preserve">which security </w:t>
      </w:r>
      <w:r w:rsidR="00320493">
        <w:t>work items</w:t>
      </w:r>
      <w:r w:rsidR="006F3499">
        <w:t xml:space="preserve"> (either studies </w:t>
      </w:r>
      <w:r w:rsidR="00320493">
        <w:t xml:space="preserve">and/or </w:t>
      </w:r>
      <w:r w:rsidR="0058359A">
        <w:t>specifications</w:t>
      </w:r>
      <w:r w:rsidR="00CA0E46">
        <w:t>) be included in the upcoming Rel-19 work</w:t>
      </w:r>
      <w:r w:rsidR="008C4389">
        <w:t xml:space="preserve"> and will notify ETSI SAI as soon as such list becomes </w:t>
      </w:r>
      <w:r w:rsidR="0057078F">
        <w:t>available.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581890A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 xml:space="preserve">3GPP </w:t>
      </w:r>
      <w:r w:rsidR="00047B57">
        <w:rPr>
          <w:rFonts w:ascii="Arial" w:hAnsi="Arial" w:cs="Arial"/>
          <w:b/>
        </w:rPr>
        <w:t>ETSI SAI</w:t>
      </w:r>
    </w:p>
    <w:p w14:paraId="1410A9EB" w14:textId="5715C660" w:rsidR="00585D7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</w:t>
      </w:r>
      <w:r w:rsidR="00746D87">
        <w:rPr>
          <w:rFonts w:ascii="Arial" w:hAnsi="Arial" w:cs="Arial"/>
          <w:bCs/>
        </w:rPr>
        <w:t>3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asks </w:t>
      </w:r>
      <w:r w:rsidR="00047B57">
        <w:rPr>
          <w:rFonts w:ascii="Arial" w:hAnsi="Arial" w:cs="Arial"/>
          <w:bCs/>
        </w:rPr>
        <w:t>ETSI SAI</w:t>
      </w:r>
      <w:r w:rsidR="00B90C47" w:rsidRPr="00B90C47">
        <w:rPr>
          <w:rFonts w:ascii="Arial" w:hAnsi="Arial" w:cs="Arial"/>
          <w:bCs/>
        </w:rPr>
        <w:t xml:space="preserve"> </w:t>
      </w:r>
      <w:r w:rsidR="00012583">
        <w:rPr>
          <w:rFonts w:ascii="Arial" w:hAnsi="Arial" w:cs="Arial"/>
          <w:bCs/>
        </w:rPr>
        <w:t xml:space="preserve">to take the above </w:t>
      </w:r>
      <w:r w:rsidR="00047B57">
        <w:rPr>
          <w:rFonts w:ascii="Arial" w:hAnsi="Arial" w:cs="Arial"/>
          <w:bCs/>
        </w:rPr>
        <w:t xml:space="preserve">information </w:t>
      </w:r>
      <w:r w:rsidR="00CF5344">
        <w:rPr>
          <w:rFonts w:ascii="Arial" w:hAnsi="Arial" w:cs="Arial"/>
          <w:bCs/>
        </w:rPr>
        <w:t>into</w:t>
      </w:r>
      <w:r w:rsidR="00012583">
        <w:rPr>
          <w:rFonts w:ascii="Arial" w:hAnsi="Arial" w:cs="Arial"/>
          <w:bCs/>
        </w:rPr>
        <w:t xml:space="preserve"> </w:t>
      </w:r>
      <w:r w:rsidR="00CF5344">
        <w:rPr>
          <w:rFonts w:ascii="Arial" w:hAnsi="Arial" w:cs="Arial"/>
          <w:bCs/>
        </w:rPr>
        <w:t>consideration.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4765BA0C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EB1F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F1736A"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 xml:space="preserve">                </w:t>
      </w:r>
      <w:r w:rsidR="00F1736A">
        <w:rPr>
          <w:rFonts w:ascii="Arial" w:hAnsi="Arial" w:cs="Arial"/>
          <w:bCs/>
        </w:rPr>
        <w:t>26</w:t>
      </w:r>
      <w:r w:rsidR="00F1736A" w:rsidRPr="00A90373">
        <w:rPr>
          <w:rFonts w:ascii="Arial" w:hAnsi="Arial" w:cs="Arial"/>
          <w:bCs/>
          <w:vertAlign w:val="superscript"/>
        </w:rPr>
        <w:t>th</w:t>
      </w:r>
      <w:r w:rsidR="00F1736A">
        <w:rPr>
          <w:rFonts w:ascii="Arial" w:hAnsi="Arial" w:cs="Arial"/>
          <w:bCs/>
        </w:rPr>
        <w:t xml:space="preserve"> February </w:t>
      </w:r>
      <w:r w:rsidR="00F1736A" w:rsidRPr="002D5115">
        <w:rPr>
          <w:rFonts w:ascii="Arial" w:hAnsi="Arial" w:cs="Arial"/>
          <w:bCs/>
        </w:rPr>
        <w:t xml:space="preserve">– </w:t>
      </w:r>
      <w:r w:rsidR="00F1736A">
        <w:rPr>
          <w:rFonts w:ascii="Arial" w:hAnsi="Arial" w:cs="Arial"/>
          <w:bCs/>
        </w:rPr>
        <w:t>1</w:t>
      </w:r>
      <w:r w:rsidR="00F1736A" w:rsidRPr="00455362">
        <w:rPr>
          <w:rFonts w:ascii="Arial" w:hAnsi="Arial" w:cs="Arial"/>
          <w:bCs/>
          <w:vertAlign w:val="superscript"/>
        </w:rPr>
        <w:t>st</w:t>
      </w:r>
      <w:r w:rsidR="00F1736A">
        <w:rPr>
          <w:rFonts w:ascii="Arial" w:hAnsi="Arial" w:cs="Arial"/>
          <w:bCs/>
        </w:rPr>
        <w:t xml:space="preserve"> March </w:t>
      </w:r>
      <w:r w:rsidR="00F1736A" w:rsidRPr="002D5115">
        <w:rPr>
          <w:rFonts w:ascii="Arial" w:hAnsi="Arial" w:cs="Arial"/>
          <w:bCs/>
        </w:rPr>
        <w:t>202</w:t>
      </w:r>
      <w:r w:rsidR="00F1736A">
        <w:rPr>
          <w:rFonts w:ascii="Arial" w:hAnsi="Arial" w:cs="Arial"/>
          <w:bCs/>
        </w:rPr>
        <w:t>4</w:t>
      </w:r>
      <w:r w:rsidR="00F1736A" w:rsidRPr="002D5115">
        <w:rPr>
          <w:rFonts w:ascii="Arial" w:hAnsi="Arial" w:cs="Arial"/>
          <w:bCs/>
        </w:rPr>
        <w:t xml:space="preserve"> </w:t>
      </w:r>
      <w:r w:rsidR="00F1736A" w:rsidRPr="000F3D59">
        <w:rPr>
          <w:rFonts w:ascii="Arial" w:hAnsi="Arial" w:cs="Arial"/>
          <w:bCs/>
        </w:rPr>
        <w:tab/>
      </w:r>
      <w:r w:rsidR="00F1736A">
        <w:rPr>
          <w:rFonts w:ascii="Arial" w:hAnsi="Arial" w:cs="Arial"/>
          <w:bCs/>
        </w:rPr>
        <w:t>Athens, Greece</w:t>
      </w:r>
    </w:p>
    <w:p w14:paraId="7EC35102" w14:textId="39ADBAF1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F1736A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 xml:space="preserve">                </w:t>
      </w:r>
      <w:r w:rsidR="00683EDF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34BD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83EDF">
        <w:rPr>
          <w:rFonts w:ascii="Arial" w:hAnsi="Arial" w:cs="Arial"/>
          <w:bCs/>
        </w:rPr>
        <w:t>24</w:t>
      </w:r>
      <w:r w:rsidR="00683ED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3ED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81502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81502">
        <w:rPr>
          <w:rFonts w:ascii="Arial" w:hAnsi="Arial" w:cs="Arial"/>
          <w:bCs/>
        </w:rPr>
        <w:t>Korea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A2B4" w14:textId="77777777" w:rsidR="005007ED" w:rsidRDefault="005007ED">
      <w:pPr>
        <w:spacing w:after="0"/>
      </w:pPr>
      <w:r>
        <w:separator/>
      </w:r>
    </w:p>
  </w:endnote>
  <w:endnote w:type="continuationSeparator" w:id="0">
    <w:p w14:paraId="58138F7F" w14:textId="77777777" w:rsidR="005007ED" w:rsidRDefault="00500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30FB" w14:textId="77777777" w:rsidR="005007ED" w:rsidRDefault="005007ED">
      <w:pPr>
        <w:spacing w:after="0"/>
      </w:pPr>
      <w:r>
        <w:separator/>
      </w:r>
    </w:p>
  </w:footnote>
  <w:footnote w:type="continuationSeparator" w:id="0">
    <w:p w14:paraId="796781BE" w14:textId="77777777" w:rsidR="005007ED" w:rsidRDefault="005007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01A2F06"/>
    <w:multiLevelType w:val="hybridMultilevel"/>
    <w:tmpl w:val="545CA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AF53994"/>
    <w:multiLevelType w:val="hybridMultilevel"/>
    <w:tmpl w:val="5AEEB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523F8"/>
    <w:multiLevelType w:val="hybridMultilevel"/>
    <w:tmpl w:val="D7B85FF0"/>
    <w:lvl w:ilvl="0" w:tplc="EC0ACB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7"/>
  </w:num>
  <w:num w:numId="2" w16cid:durableId="363677172">
    <w:abstractNumId w:val="4"/>
  </w:num>
  <w:num w:numId="3" w16cid:durableId="6715822">
    <w:abstractNumId w:val="2"/>
  </w:num>
  <w:num w:numId="4" w16cid:durableId="145702769">
    <w:abstractNumId w:val="1"/>
  </w:num>
  <w:num w:numId="5" w16cid:durableId="785536976">
    <w:abstractNumId w:val="8"/>
  </w:num>
  <w:num w:numId="6" w16cid:durableId="1313681209">
    <w:abstractNumId w:val="0"/>
  </w:num>
  <w:num w:numId="7" w16cid:durableId="1357006731">
    <w:abstractNumId w:val="3"/>
  </w:num>
  <w:num w:numId="8" w16cid:durableId="581138713">
    <w:abstractNumId w:val="6"/>
  </w:num>
  <w:num w:numId="9" w16cid:durableId="19789479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rgUALxpCiSwAAAA="/>
  </w:docVars>
  <w:rsids>
    <w:rsidRoot w:val="004E3939"/>
    <w:rsid w:val="00012583"/>
    <w:rsid w:val="0001587C"/>
    <w:rsid w:val="00017F23"/>
    <w:rsid w:val="00046F08"/>
    <w:rsid w:val="00047B57"/>
    <w:rsid w:val="00095BC2"/>
    <w:rsid w:val="0009627F"/>
    <w:rsid w:val="000C2DA1"/>
    <w:rsid w:val="000C6276"/>
    <w:rsid w:val="000D321B"/>
    <w:rsid w:val="000F6242"/>
    <w:rsid w:val="0012301D"/>
    <w:rsid w:val="00143591"/>
    <w:rsid w:val="0015484A"/>
    <w:rsid w:val="00174844"/>
    <w:rsid w:val="001B4CA6"/>
    <w:rsid w:val="001E2CA0"/>
    <w:rsid w:val="001E4EC1"/>
    <w:rsid w:val="002201E4"/>
    <w:rsid w:val="00232319"/>
    <w:rsid w:val="002356FA"/>
    <w:rsid w:val="00270389"/>
    <w:rsid w:val="002729D0"/>
    <w:rsid w:val="002A060F"/>
    <w:rsid w:val="002A6824"/>
    <w:rsid w:val="002F1940"/>
    <w:rsid w:val="00320493"/>
    <w:rsid w:val="00320F57"/>
    <w:rsid w:val="0034030B"/>
    <w:rsid w:val="00383545"/>
    <w:rsid w:val="003A135F"/>
    <w:rsid w:val="003B654D"/>
    <w:rsid w:val="003C489E"/>
    <w:rsid w:val="003D26F7"/>
    <w:rsid w:val="003D3743"/>
    <w:rsid w:val="00420040"/>
    <w:rsid w:val="00433500"/>
    <w:rsid w:val="00433F71"/>
    <w:rsid w:val="00440118"/>
    <w:rsid w:val="00440D43"/>
    <w:rsid w:val="00455362"/>
    <w:rsid w:val="0045595F"/>
    <w:rsid w:val="004745F0"/>
    <w:rsid w:val="004B46AC"/>
    <w:rsid w:val="004D063A"/>
    <w:rsid w:val="004E3939"/>
    <w:rsid w:val="005007ED"/>
    <w:rsid w:val="00507A22"/>
    <w:rsid w:val="00520EC6"/>
    <w:rsid w:val="00524687"/>
    <w:rsid w:val="00560542"/>
    <w:rsid w:val="0057078F"/>
    <w:rsid w:val="005749AE"/>
    <w:rsid w:val="005768D2"/>
    <w:rsid w:val="00581502"/>
    <w:rsid w:val="0058359A"/>
    <w:rsid w:val="00585D74"/>
    <w:rsid w:val="00592B74"/>
    <w:rsid w:val="005B3F91"/>
    <w:rsid w:val="005B5087"/>
    <w:rsid w:val="005C7009"/>
    <w:rsid w:val="00614B5C"/>
    <w:rsid w:val="00617CA8"/>
    <w:rsid w:val="006319C8"/>
    <w:rsid w:val="00634723"/>
    <w:rsid w:val="00683EDF"/>
    <w:rsid w:val="006930A2"/>
    <w:rsid w:val="006A3A35"/>
    <w:rsid w:val="006A3F25"/>
    <w:rsid w:val="006E0D4F"/>
    <w:rsid w:val="006F2D99"/>
    <w:rsid w:val="006F3499"/>
    <w:rsid w:val="0070566E"/>
    <w:rsid w:val="007145C7"/>
    <w:rsid w:val="00717A68"/>
    <w:rsid w:val="007227A0"/>
    <w:rsid w:val="00726022"/>
    <w:rsid w:val="00744520"/>
    <w:rsid w:val="00746D87"/>
    <w:rsid w:val="007673F2"/>
    <w:rsid w:val="007D741D"/>
    <w:rsid w:val="007E14C0"/>
    <w:rsid w:val="007F4F92"/>
    <w:rsid w:val="007F6F25"/>
    <w:rsid w:val="00815576"/>
    <w:rsid w:val="00832356"/>
    <w:rsid w:val="00832B2B"/>
    <w:rsid w:val="00834BD0"/>
    <w:rsid w:val="00852108"/>
    <w:rsid w:val="008858CD"/>
    <w:rsid w:val="008C4389"/>
    <w:rsid w:val="008D772F"/>
    <w:rsid w:val="008E197E"/>
    <w:rsid w:val="0091619A"/>
    <w:rsid w:val="00926F69"/>
    <w:rsid w:val="00943A43"/>
    <w:rsid w:val="00951441"/>
    <w:rsid w:val="00952EFA"/>
    <w:rsid w:val="00953874"/>
    <w:rsid w:val="00986934"/>
    <w:rsid w:val="00990E1C"/>
    <w:rsid w:val="0099764C"/>
    <w:rsid w:val="009C439D"/>
    <w:rsid w:val="00A03315"/>
    <w:rsid w:val="00A242C5"/>
    <w:rsid w:val="00A35E6D"/>
    <w:rsid w:val="00A46CCB"/>
    <w:rsid w:val="00A71544"/>
    <w:rsid w:val="00A90373"/>
    <w:rsid w:val="00AC33E8"/>
    <w:rsid w:val="00AC42F8"/>
    <w:rsid w:val="00AC6106"/>
    <w:rsid w:val="00AE1828"/>
    <w:rsid w:val="00AF0939"/>
    <w:rsid w:val="00B127D4"/>
    <w:rsid w:val="00B2618F"/>
    <w:rsid w:val="00B32AFF"/>
    <w:rsid w:val="00B33F3C"/>
    <w:rsid w:val="00B5011D"/>
    <w:rsid w:val="00B6163B"/>
    <w:rsid w:val="00B90C47"/>
    <w:rsid w:val="00B95A7E"/>
    <w:rsid w:val="00B97703"/>
    <w:rsid w:val="00BB6A1F"/>
    <w:rsid w:val="00BD75FF"/>
    <w:rsid w:val="00BF4726"/>
    <w:rsid w:val="00C04BAC"/>
    <w:rsid w:val="00C17B7B"/>
    <w:rsid w:val="00C23C20"/>
    <w:rsid w:val="00C34BEE"/>
    <w:rsid w:val="00C362C0"/>
    <w:rsid w:val="00C430D6"/>
    <w:rsid w:val="00C434DF"/>
    <w:rsid w:val="00C85E89"/>
    <w:rsid w:val="00CA0E46"/>
    <w:rsid w:val="00CB70CA"/>
    <w:rsid w:val="00CC33A8"/>
    <w:rsid w:val="00CD5002"/>
    <w:rsid w:val="00CE3F26"/>
    <w:rsid w:val="00CE79C5"/>
    <w:rsid w:val="00CF227C"/>
    <w:rsid w:val="00CF5344"/>
    <w:rsid w:val="00CF6087"/>
    <w:rsid w:val="00D02856"/>
    <w:rsid w:val="00D073EA"/>
    <w:rsid w:val="00D144DE"/>
    <w:rsid w:val="00D209D8"/>
    <w:rsid w:val="00D25CD3"/>
    <w:rsid w:val="00D33E5A"/>
    <w:rsid w:val="00D62446"/>
    <w:rsid w:val="00D62A0E"/>
    <w:rsid w:val="00D84FCE"/>
    <w:rsid w:val="00D856BD"/>
    <w:rsid w:val="00DF61F8"/>
    <w:rsid w:val="00DF7E9B"/>
    <w:rsid w:val="00E319E0"/>
    <w:rsid w:val="00E46B56"/>
    <w:rsid w:val="00E63561"/>
    <w:rsid w:val="00E7719F"/>
    <w:rsid w:val="00E8250F"/>
    <w:rsid w:val="00E92981"/>
    <w:rsid w:val="00EB1F2F"/>
    <w:rsid w:val="00EC0AE9"/>
    <w:rsid w:val="00ED48C3"/>
    <w:rsid w:val="00ED4990"/>
    <w:rsid w:val="00F0510F"/>
    <w:rsid w:val="00F1736A"/>
    <w:rsid w:val="00F22475"/>
    <w:rsid w:val="00F22535"/>
    <w:rsid w:val="00F24338"/>
    <w:rsid w:val="00F33593"/>
    <w:rsid w:val="00F34B3C"/>
    <w:rsid w:val="00F651DD"/>
    <w:rsid w:val="00F91527"/>
    <w:rsid w:val="00FB5BEB"/>
    <w:rsid w:val="00FC21A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C33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264</Words>
  <Characters>1406</Characters>
  <Application>Microsoft Office Word</Application>
  <DocSecurity>0</DocSecurity>
  <Lines>38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Alec Brusilovsky</cp:lastModifiedBy>
  <cp:revision>2</cp:revision>
  <cp:lastPrinted>2002-04-23T07:10:00Z</cp:lastPrinted>
  <dcterms:created xsi:type="dcterms:W3CDTF">2023-10-26T17:18:00Z</dcterms:created>
  <dcterms:modified xsi:type="dcterms:W3CDTF">2023-10-26T17:18:00Z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GrammarlyDocumentId">
    <vt:lpwstr>d51cec93fd77e544d5f373a0bd7aa52c0e55d5f6a92f74e83ccc264992ee1ff4</vt:lpwstr>
  </property>
</Properties>
</file>